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Esher and Walton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Esher and Walton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Esher and Walton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Esher and Walton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Esher and Walton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Esher and Walton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52.0% </w:t>
      </w:r>
      <w:r w:rsidRPr="004747BF">
        <w:rPr>
          <w:rFonts w:ascii="Libre Franklin Light" w:eastAsia="Times New Roman" w:hAnsi="Libre Franklin Light" w:cs="Calibri Light"/>
        </w:rPr>
        <w:t xml:space="preserve">of those respondents classified as PGSI 8+ in Esher and Walton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Esher and Walton is estimated to be </w:t>
      </w:r>
      <w:r w:rsidRPr="00773DF7">
        <w:rPr>
          <w:rFonts w:ascii="Libre Franklin Light" w:eastAsia="Times New Roman" w:hAnsi="Libre Franklin Light" w:cs="Calibri Light"/>
          <w:b/>
          <w:bCs/>
          <w:color w:val="C45911" w:themeColor="accent2" w:themeShade="BF"/>
        </w:rPr>
        <w:t xml:space="preserve">£1,434,332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Esher and Walton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Esher and Walton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Esher and Walton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Esher and Walton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sher and Wal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Esher and Walton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sher and Wal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Esher and Walton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Esher and Walton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sher and Wal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Esher and Walton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Esher and Walton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Esher and Walton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Esher and Walton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Esher and Walton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Esher and Walton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£1,434,332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Esher and Walton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£23,363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£483,158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£34,612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£9,735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£17,847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£865,617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£1,434,332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Esher and Walton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Esher and Walton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Esher and Walton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Esher and Walton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Esher and Walton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Esher and Walton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Esher and Walton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Esher and Walton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Esher and Walton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Esher and Walton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Esher and Walton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Esher and Walton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CB2E64B-21E6-4773-A2F0-9F9F8946DF8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